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8A312" w14:textId="77777777" w:rsidR="00F90F83" w:rsidRDefault="00F90F83" w:rsidP="00F90F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SOTERLE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5E449FA3" w14:textId="77777777" w:rsidR="00F90F83" w:rsidRDefault="00F90F83" w:rsidP="00F90F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Suffolk.</w:t>
      </w:r>
    </w:p>
    <w:p w14:paraId="09AD0F9A" w14:textId="77777777" w:rsidR="00F90F83" w:rsidRDefault="00F90F83" w:rsidP="00F90F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3C4330" w14:textId="77777777" w:rsidR="00F90F83" w:rsidRDefault="00F90F83" w:rsidP="00F90F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A63C6" w14:textId="77777777" w:rsidR="00F90F83" w:rsidRDefault="00F90F83" w:rsidP="00F90F83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Suffolk the tax of a fifteenth and a tenth granted to the King at the last Parliament.</w:t>
      </w:r>
    </w:p>
    <w:p w14:paraId="1C028CE1" w14:textId="77777777" w:rsidR="00F90F83" w:rsidRDefault="00F90F83" w:rsidP="00F90F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28E3676F" w14:textId="77777777" w:rsidR="00F90F83" w:rsidRDefault="00F90F83" w:rsidP="00F90F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03E30B" w14:textId="77777777" w:rsidR="00F90F83" w:rsidRDefault="00F90F83" w:rsidP="00F90F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29EF0B" w14:textId="77777777" w:rsidR="00F90F83" w:rsidRDefault="00F90F83" w:rsidP="00F90F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22E127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87D8C" w14:textId="77777777" w:rsidR="00F90F83" w:rsidRDefault="00F90F83" w:rsidP="009139A6">
      <w:r>
        <w:separator/>
      </w:r>
    </w:p>
  </w:endnote>
  <w:endnote w:type="continuationSeparator" w:id="0">
    <w:p w14:paraId="6D58C54F" w14:textId="77777777" w:rsidR="00F90F83" w:rsidRDefault="00F90F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8F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597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09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50FF2" w14:textId="77777777" w:rsidR="00F90F83" w:rsidRDefault="00F90F83" w:rsidP="009139A6">
      <w:r>
        <w:separator/>
      </w:r>
    </w:p>
  </w:footnote>
  <w:footnote w:type="continuationSeparator" w:id="0">
    <w:p w14:paraId="14070FCD" w14:textId="77777777" w:rsidR="00F90F83" w:rsidRDefault="00F90F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90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19B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1E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F8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E9B83"/>
  <w15:chartTrackingRefBased/>
  <w15:docId w15:val="{89578830-0916-4862-8685-8F426954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2021-05-31T10:45:00Z</dcterms:created>
  <dcterms:modified xsi:type="dcterms:W3CDTF">2021-05-31T10:46:00Z</dcterms:modified>
</cp:coreProperties>
</file>